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1280" w:rsidR="00431280" w:rsidP="00431280" w:rsidRDefault="00431280" w14:paraId="e2f5d44" w14:textId="e2f5d44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431280" w:rsidR="00431280" w:rsidP="00431280" w:rsidRDefault="0043128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31280" w:rsidR="00431280" w:rsidP="00431280" w:rsidRDefault="0043128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431280" w:rsidR="00431280" w:rsidP="00431280" w:rsidRDefault="0043128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01516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St-184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760F8F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</w:p>
    <w:p w:rsidR="00431280" w:rsidP="00431280" w:rsidRDefault="0043128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431280" w:rsidR="00F6317C" w:rsidP="00431280" w:rsidRDefault="00F6317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6. lipnja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M. ŽUTIĆ RENOVACIJE j.d.o.o., Rovinj, </w:t>
      </w:r>
      <w:r w:rsidRPr="00DD4867">
        <w:rPr>
          <w:rFonts w:ascii="Arial" w:hAnsi="Arial" w:cs="Arial"/>
          <w:sz w:val="24"/>
          <w:szCs w:val="24"/>
        </w:rPr>
        <w:t>Trevisol 38, OIB: 73000431487</w:t>
      </w:r>
    </w:p>
    <w:p w:rsidRPr="00431280" w:rsidR="00431280" w:rsidP="00431280" w:rsidRDefault="00431280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Početak u 9:15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F6317C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6317C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F6317C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6317C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F6317C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6317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F6317C" w:rsidR="00F6317C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31280" w:rsidR="00F6317C" w:rsidP="00431280" w:rsidRDefault="00F6317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2.5.2022.</w:t>
      </w: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St-184/2022-3 od 2. svibnja 2022. </w:t>
      </w: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F6317C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43128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6317C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431280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431280" w:rsidR="00431280" w:rsidP="00431280" w:rsidRDefault="0043128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431280" w:rsidR="00431280" w:rsidP="00431280" w:rsidRDefault="00431280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F6317C" w:rsidRDefault="00431280">
      <w:pPr>
        <w:spacing w:after="0" w:line="240" w:lineRule="atLeast"/>
        <w:jc w:val="center"/>
      </w:pP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  <w:r w:rsidRPr="0043128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sectPr w:rsidR="002410FA" w:rsidSect="00431280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1280" w:rsidP="00431280" w:rsidRDefault="00431280">
      <w:pPr>
        <w:spacing w:after="0" w:line="240" w:lineRule="auto"/>
      </w:pPr>
      <w:r>
        <w:separator/>
      </w:r>
    </w:p>
  </w:endnote>
  <w:endnote w:type="continuationSeparator" w:id="0">
    <w:p w:rsidR="00431280" w:rsidP="00431280" w:rsidRDefault="0043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1280" w:rsidP="00431280" w:rsidRDefault="00431280">
      <w:pPr>
        <w:spacing w:after="0" w:line="240" w:lineRule="auto"/>
      </w:pPr>
      <w:r>
        <w:separator/>
      </w:r>
    </w:p>
  </w:footnote>
  <w:footnote w:type="continuationSeparator" w:id="0">
    <w:p w:rsidR="00431280" w:rsidP="00431280" w:rsidRDefault="0043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3128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6317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St-184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015163">
          <w:rPr>
            <w:rFonts w:ascii="Arial" w:hAnsi="Arial" w:cs="Arial"/>
          </w:rPr>
          <w:t>8</w:t>
        </w:r>
      </w:p>
    </w:sdtContent>
  </w:sdt>
  <w:p w:rsidR="001E6FBA" w:rsidRDefault="000C5E2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80"/>
    <w:rsid w:val="00015163"/>
    <w:rsid w:val="000C5E23"/>
    <w:rsid w:val="002410FA"/>
    <w:rsid w:val="00431280"/>
    <w:rsid w:val="00760F8F"/>
    <w:rsid w:val="00F6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D4D36E6-AA2A-40E6-BF14-0EB975CA2FB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3128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31280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12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31280"/>
  </w:style>
  <w:style w:type="paragraph" w:styleId="Tekstbalonia">
    <w:name w:val="Balloon Text"/>
    <w:basedOn w:val="Normal"/>
    <w:link w:val="TekstbaloniaChar"/>
    <w:uiPriority w:val="99"/>
    <w:semiHidden/>
    <w:unhideWhenUsed/>
    <w:rsid w:val="00760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0F8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C5E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5E2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C5E23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C5E2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C5E2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St-184/2022-9</izvorni_sadrzaj>
    <derivirana_varijabla naziv="DomainObject.Zapisnik.Oznaka_1">St-184/2022-9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St-184/2022</izvorni_sadrzaj>
    <derivirana_varijabla naziv="DomainObject.Predmet.OznakaBroj_1">St-184/2022</derivirana_varijabla>
  </DomainObject.Predmet.OznakaBroj>
  <DomainObject.Predmet.OznakaBrojOptuznogAkta>
    <izvorni_sadrzaj>04-06-22-2329</izvorni_sadrzaj>
    <derivirana_varijabla naziv="DomainObject.Predmet.OznakaBrojOptuznogAkta_1">04-06-22-2329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ŽUTIĆ RENOVACIJE j.d.o.o. ROVINJ</izvorni_sadrzaj>
    <derivirana_varijabla naziv="DomainObject.Predmet.ProtustrankaFormated_1">  M. ŽUTIĆ RENOVACIJE j.d.o.o. ROVINJ</derivirana_varijabla>
  </DomainObject.Predmet.ProtustrankaFormated>
  <DomainObject.Predmet.ProtustrankaFormatedOIB>
    <izvorni_sadrzaj>  M. ŽUTIĆ RENOVACIJE j.d.o.o. ROVINJ, OIB 73000431487</izvorni_sadrzaj>
    <derivirana_varijabla naziv="DomainObject.Predmet.ProtustrankaFormatedOIB_1">  M. ŽUTIĆ RENOVACIJE j.d.o.o. ROVINJ, OIB 73000431487</derivirana_varijabla>
  </DomainObject.Predmet.ProtustrankaFormatedOIB>
  <DomainObject.Predmet.ProtustrankaFormatedWithAdress>
    <izvorni_sadrzaj> M. ŽUTIĆ RENOVACIJE j.d.o.o. ROVINJ, Trevisol - Trevisol 38, 52210 Rovinj</izvorni_sadrzaj>
    <derivirana_varijabla naziv="DomainObject.Predmet.ProtustrankaFormatedWithAdress_1"> M. ŽUTIĆ RENOVACIJE j.d.o.o. ROVINJ, Trevisol - Trevisol 38, 52210 Rovinj</derivirana_varijabla>
  </DomainObject.Predmet.ProtustrankaFormatedWithAdress>
  <DomainObject.Predmet.ProtustrankaFormatedWithAdressOIB>
    <izvorni_sadrzaj> M. ŽUTIĆ RENOVACIJE j.d.o.o. ROVINJ, OIB 73000431487, Trevisol - Trevisol 38, 52210 Rovinj</izvorni_sadrzaj>
    <derivirana_varijabla naziv="DomainObject.Predmet.ProtustrankaFormatedWithAdressOIB_1"> M. ŽUTIĆ RENOVACIJE j.d.o.o. ROVINJ, OIB 73000431487, Trevisol - Trevisol 38, 52210 Rovinj</derivirana_varijabla>
  </DomainObject.Predmet.ProtustrankaFormatedWithAdressOIB>
  <DomainObject.Predmet.ProtustrankaWithAdress>
    <izvorni_sadrzaj>M. ŽUTIĆ RENOVACIJE j.d.o.o. ROVINJ Trevisol - Trevisol 38, 52210 Rovinj</izvorni_sadrzaj>
    <derivirana_varijabla naziv="DomainObject.Predmet.ProtustrankaWithAdress_1">M. ŽUTIĆ RENOVACIJE j.d.o.o. ROVINJ Trevisol - Trevisol 38, 52210 Rovinj</derivirana_varijabla>
  </DomainObject.Predmet.ProtustrankaWithAdress>
  <DomainObject.Predmet.ProtustrankaWithAdressOIB>
    <izvorni_sadrzaj>M. ŽUTIĆ RENOVACIJE j.d.o.o. ROVINJ, OIB 73000431487, Trevisol - Trevisol 38, 52210 Rovinj</izvorni_sadrzaj>
    <derivirana_varijabla naziv="DomainObject.Predmet.ProtustrankaWithAdressOIB_1">M. ŽUTIĆ RENOVACIJE j.d.o.o. ROVINJ, OIB 73000431487, Trevisol - Trevisol 38, 52210 Rovinj</derivirana_varijabla>
  </DomainObject.Predmet.ProtustrankaWithAdressOIB>
  <DomainObject.Predmet.ProtustrankaNazivFormated>
    <izvorni_sadrzaj>M. ŽUTIĆ RENOVACIJE j.d.o.o. ROVINJ</izvorni_sadrzaj>
    <derivirana_varijabla naziv="DomainObject.Predmet.ProtustrankaNazivFormated_1">M. ŽUTIĆ RENOVACIJE j.d.o.o. ROVINJ</derivirana_varijabla>
  </DomainObject.Predmet.ProtustrankaNazivFormated>
  <DomainObject.Predmet.ProtustrankaNazivFormatedOIB>
    <izvorni_sadrzaj>M. ŽUTIĆ RENOVACIJE j.d.o.o. ROVINJ, OIB 73000431487</izvorni_sadrzaj>
    <derivirana_varijabla naziv="DomainObject.Predmet.ProtustrankaNazivFormatedOIB_1">M. ŽUTIĆ RENOVACIJE j.d.o.o. ROVINJ, OIB 73000431487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25676.85</izvorni_sadrzaj>
    <derivirana_varijabla naziv="DomainObject.Predmet.TrenutnaVrijednost_1">25676.85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M. ŽUTIĆ RENOVACIJE j.d.o.o. ROVINJ</item>
    </izvorni_sadrzaj>
    <derivirana_varijabla naziv="DomainObject.Predmet.ProtuStrankaListFormated_1">
      <item>M. ŽUTIĆ RENOVACIJE j.d.o.o. ROVINJ</item>
    </derivirana_varijabla>
  </DomainObject.Predmet.ProtuStrankaListFormated>
  <DomainObject.Predmet.ProtuStrankaListFormatedOIB>
    <izvorni_sadrzaj>
      <item>M. ŽUTIĆ RENOVACIJE j.d.o.o. ROVINJ, OIB 73000431487</item>
    </izvorni_sadrzaj>
    <derivirana_varijabla naziv="DomainObject.Predmet.ProtuStrankaListFormatedOIB_1">
      <item>M. ŽUTIĆ RENOVACIJE j.d.o.o. ROVINJ, OIB 73000431487</item>
    </derivirana_varijabla>
  </DomainObject.Predmet.ProtuStrankaListFormatedOIB>
  <DomainObject.Predmet.ProtuStrankaListFormatedWithAdress>
    <izvorni_sadrzaj>
      <item>M. ŽUTIĆ RENOVACIJE j.d.o.o. ROVINJ, Trevisol - Trevisol 38, 52210 Rovinj</item>
    </izvorni_sadrzaj>
    <derivirana_varijabla naziv="DomainObject.Predmet.ProtuStrankaListFormatedWithAdress_1">
      <item>M. ŽUTIĆ RENOVACIJE j.d.o.o. ROVINJ, Trevisol - Trevisol 38, 52210 Rovinj</item>
    </derivirana_varijabla>
  </DomainObject.Predmet.ProtuStrankaListFormatedWithAdress>
  <DomainObject.Predmet.ProtuStrankaListFormatedWithAdressOIB>
    <izvorni_sadrzaj>
      <item>M. ŽUTIĆ RENOVACIJE j.d.o.o. ROVINJ, OIB 73000431487, Trevisol - Trevisol 38, 52210 Rovinj</item>
    </izvorni_sadrzaj>
    <derivirana_varijabla naziv="DomainObject.Predmet.ProtuStrankaListFormatedWithAdressOIB_1">
      <item>M. ŽUTIĆ RENOVACIJE j.d.o.o. ROVINJ, OIB 73000431487, Trevisol - Trevisol 38, 52210 Rovinj</item>
    </derivirana_varijabla>
  </DomainObject.Predmet.ProtuStrankaListFormatedWithAdressOIB>
  <DomainObject.Predmet.ProtuStrankaListNazivFormated>
    <izvorni_sadrzaj>
      <item>M. ŽUTIĆ RENOVACIJE j.d.o.o. ROVINJ</item>
    </izvorni_sadrzaj>
    <derivirana_varijabla naziv="DomainObject.Predmet.ProtuStrankaListNazivFormated_1">
      <item>M. ŽUTIĆ RENOVACIJE j.d.o.o. ROVINJ</item>
    </derivirana_varijabla>
  </DomainObject.Predmet.ProtuStrankaListNazivFormated>
  <DomainObject.Predmet.ProtuStrankaListNazivFormatedOIB>
    <izvorni_sadrzaj>
      <item>M. ŽUTIĆ RENOVACIJE j.d.o.o. ROVINJ, OIB 73000431487</item>
    </izvorni_sadrzaj>
    <derivirana_varijabla naziv="DomainObject.Predmet.ProtuStrankaListNazivFormatedOIB_1">
      <item>M. ŽUTIĆ RENOVACIJE j.d.o.o. ROVINJ, OIB 73000431487</item>
    </derivirana_varijabla>
  </DomainObject.Predmet.ProtuStrankaListNazivFormatedOIB>
  <DomainObject.Predmet.OstaliListFormated>
    <izvorni_sadrzaj>
      <item>Mijo Žutić</item>
    </izvorni_sadrzaj>
    <derivirana_varijabla naziv="DomainObject.Predmet.OstaliListFormated_1">
      <item>Mijo Žutić</item>
    </derivirana_varijabla>
  </DomainObject.Predmet.OstaliListFormated>
  <DomainObject.Predmet.OstaliListFormatedOIB>
    <izvorni_sadrzaj>
      <item>Mijo Žutić, OIB 41643655523</item>
    </izvorni_sadrzaj>
    <derivirana_varijabla naziv="DomainObject.Predmet.OstaliListFormatedOIB_1">
      <item>Mijo Žutić, OIB 41643655523</item>
    </derivirana_varijabla>
  </DomainObject.Predmet.OstaliListFormatedOIB>
  <DomainObject.Predmet.OstaliListFormatedWithAdress>
    <izvorni_sadrzaj>
      <item>Mijo Žutić, Trevisol 38, 52210 Rovinj</item>
    </izvorni_sadrzaj>
    <derivirana_varijabla naziv="DomainObject.Predmet.OstaliListFormatedWithAdress_1">
      <item>Mijo Žutić, Trevisol 38, 52210 Rovinj</item>
    </derivirana_varijabla>
  </DomainObject.Predmet.OstaliListFormatedWithAdress>
  <DomainObject.Predmet.OstaliListFormatedWithAdressOIB>
    <izvorni_sadrzaj>
      <item>Mijo Žutić, OIB 41643655523, Trevisol 38, 52210 Rovinj</item>
    </izvorni_sadrzaj>
    <derivirana_varijabla naziv="DomainObject.Predmet.OstaliListFormatedWithAdressOIB_1">
      <item>Mijo Žutić, OIB 41643655523, Trevisol 38, 52210 Rovinj</item>
    </derivirana_varijabla>
  </DomainObject.Predmet.OstaliListFormatedWithAdressOIB>
  <DomainObject.Predmet.OstaliListNazivFormated>
    <izvorni_sadrzaj>
      <item>Mijo Žutić</item>
    </izvorni_sadrzaj>
    <derivirana_varijabla naziv="DomainObject.Predmet.OstaliListNazivFormated_1">
      <item>Mijo Žutić</item>
    </derivirana_varijabla>
  </DomainObject.Predmet.OstaliListNazivFormated>
  <DomainObject.Predmet.OstaliListNazivFormatedOIB>
    <izvorni_sadrzaj>
      <item>Mijo Žutić, OIB 41643655523</item>
    </izvorni_sadrzaj>
    <derivirana_varijabla naziv="DomainObject.Predmet.OstaliListNazivFormatedOIB_1">
      <item>Mijo Žutić, OIB 41643655523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St-184/2022-9</izvorni_sadrzaj>
    <derivirana_varijabla naziv="DomainObject.PoslovniBrojDokumenta_1">St-184/2022-9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M. ŽUTIĆ RENOVACIJE j.d.o.o. ROVINJ</izvorni_sadrzaj>
    <derivirana_varijabla naziv="DomainObject.Predmet.ProtustrankaIDrugi_1">M. ŽUTIĆ RENOVACIJE j.d.o.o.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M. ŽUTIĆ RENOVACIJE j.d.o.o. ROVINJ, OIB 73000431487, Trevisol - Trevisol 38, 52210 Rovinj</izvorni_sadrzaj>
    <derivirana_varijabla naziv="DomainObject.Predmet.ProtustrankaIDrugiAdressOIB_1">M. ŽUTIĆ RENOVACIJE j.d.o.o. ROVINJ, OIB 73000431487, Trevisol - Trevisol 38,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ŽUTIĆ RENOVACIJE j.d.o.o. ROVINJ</item>
      <item>Financijska agencija (FINA)</item>
      <item>Raiffeisenbank Austria d.d.</item>
      <item>Mijo Žutić</item>
    </izvorni_sadrzaj>
    <derivirana_varijabla naziv="DomainObject.Predmet.SudioniciListNaziv_1">
      <item>M. ŽUTIĆ RENOVACIJE j.d.o.o. ROVINJ</item>
      <item>Financijska agencija (FINA)</item>
      <item>Raiffeisenbank Austria d.d.</item>
      <item>Mijo Žutić</item>
    </derivirana_varijabla>
  </DomainObject.Predmet.SudioniciListNaziv>
  <DomainObject.Predmet.SudioniciListAdressOIB>
    <izvorni_sadrzaj>
      <item>M. ŽUTIĆ RENOVACIJE j.d.o.o. ROVINJ, OIB 73000431487, Trevisol - Trevisol 38,52210 Rovinj</item>
      <item>Financijska agencija (FINA), OIB 85821130368, Ulica grada Vukovara 70,10000 Zagreb</item>
      <item>Raiffeisenbank Austria d.d., OIB 53056966535, Magazinska cesta 69,10000 Zagreb</item>
      <item>Mijo Žutić, OIB 41643655523, Trevisol 38,52210 Rovinj</item>
    </izvorni_sadrzaj>
    <derivirana_varijabla naziv="DomainObject.Predmet.SudioniciListAdressOIB_1">
      <item>M. ŽUTIĆ RENOVACIJE j.d.o.o. ROVINJ, OIB 73000431487, Trevisol - Trevisol 38,52210 Rovinj</item>
      <item>Financijska agencija (FINA), OIB 85821130368, Ulica grada Vukovara 70,10000 Zagreb</item>
      <item>Raiffeisenbank Austria d.d., OIB 53056966535, Magazinska cesta 69,10000 Zagreb</item>
      <item>Mijo Žutić, OIB 41643655523, Trevisol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73000431487</item>
      <item>, OIB 85821130368</item>
      <item>, OIB 53056966535</item>
      <item>, OIB 41643655523</item>
    </izvorni_sadrzaj>
    <derivirana_varijabla naziv="DomainObject.Predmet.SudioniciListNazivOIB_1">
      <item>, OIB 73000431487</item>
      <item>, OIB 85821130368</item>
      <item>, OIB 53056966535</item>
      <item>, OIB 41643655523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178</properties:Words>
  <properties:Characters>927</properties:Characters>
  <properties:Lines>49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2022-05-02T07:02:00Z</dcterms:created>
  <dc:creator>Jasmina Matika</dc:creator>
  <dc:description/>
  <cp:keywords/>
  <cp:lastModifiedBy>Jasmina Matika</cp:lastModifiedBy>
  <cp:lastPrinted>2022-06-06T07:16:00Z</cp:lastPrinted>
  <dcterms:modified xmlns:xsi="http://www.w3.org/2001/XMLSchema-instance" xsi:type="dcterms:W3CDTF">2022-06-06T07:23:00Z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St-184/2022-9 / Zapisnik - Ročište radi rasprave o uvjetima za otvaranje steč. post. (St-184-22 -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